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E828F" w14:textId="77777777" w:rsidR="005F6407" w:rsidRDefault="005F6407" w:rsidP="005F64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SOOME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693804B" w14:textId="77777777" w:rsidR="005F6407" w:rsidRDefault="005F6407" w:rsidP="005F64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Lynn, Norfolk. Merchant and burgess.</w:t>
      </w:r>
    </w:p>
    <w:p w14:paraId="33AD76A4" w14:textId="77777777" w:rsidR="005F6407" w:rsidRDefault="005F6407" w:rsidP="005F6407">
      <w:pPr>
        <w:rPr>
          <w:rFonts w:ascii="Times New Roman" w:hAnsi="Times New Roman" w:cs="Times New Roman"/>
        </w:rPr>
      </w:pPr>
    </w:p>
    <w:p w14:paraId="20AD50AA" w14:textId="77777777" w:rsidR="005F6407" w:rsidRDefault="005F6407" w:rsidP="005F6407">
      <w:pPr>
        <w:rPr>
          <w:rFonts w:ascii="Times New Roman" w:hAnsi="Times New Roman" w:cs="Times New Roman"/>
        </w:rPr>
      </w:pPr>
    </w:p>
    <w:p w14:paraId="33FC507E" w14:textId="77777777" w:rsidR="005F6407" w:rsidRDefault="005F6407" w:rsidP="005F64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Robert Rough of Sheringham(q.v.).</w:t>
      </w:r>
    </w:p>
    <w:p w14:paraId="71A8B73B" w14:textId="77777777" w:rsidR="005F6407" w:rsidRDefault="005F6407" w:rsidP="005F64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08A3AE2" w14:textId="77777777" w:rsidR="005F6407" w:rsidRDefault="005F6407" w:rsidP="005F64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Gygges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 xml:space="preserve"> Burnham(q.v.),</w:t>
      </w:r>
    </w:p>
    <w:p w14:paraId="0201D209" w14:textId="77777777" w:rsidR="005F6407" w:rsidRDefault="005F6407" w:rsidP="005F64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Whyte of West Winch(q.v.), Robert Barker of East </w:t>
      </w:r>
      <w:proofErr w:type="spellStart"/>
      <w:r>
        <w:rPr>
          <w:rFonts w:ascii="Times New Roman" w:hAnsi="Times New Roman" w:cs="Times New Roman"/>
        </w:rPr>
        <w:t>Bilney</w:t>
      </w:r>
      <w:proofErr w:type="spellEnd"/>
      <w:r>
        <w:rPr>
          <w:rFonts w:ascii="Times New Roman" w:hAnsi="Times New Roman" w:cs="Times New Roman"/>
        </w:rPr>
        <w:t>(q.v.),</w:t>
      </w:r>
    </w:p>
    <w:p w14:paraId="1AE36655" w14:textId="77777777" w:rsidR="005F6407" w:rsidRDefault="005F6407" w:rsidP="005F640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Nicholas </w:t>
      </w:r>
      <w:proofErr w:type="spellStart"/>
      <w:r>
        <w:rPr>
          <w:rFonts w:ascii="Times New Roman" w:hAnsi="Times New Roman" w:cs="Times New Roman"/>
        </w:rPr>
        <w:t>Ashemoll</w:t>
      </w:r>
      <w:proofErr w:type="spellEnd"/>
      <w:r>
        <w:rPr>
          <w:rFonts w:ascii="Times New Roman" w:hAnsi="Times New Roman" w:cs="Times New Roman"/>
        </w:rPr>
        <w:t xml:space="preserve"> of Hillington(q.v.) and Robert </w:t>
      </w:r>
      <w:proofErr w:type="spellStart"/>
      <w:r>
        <w:rPr>
          <w:rFonts w:ascii="Times New Roman" w:hAnsi="Times New Roman" w:cs="Times New Roman"/>
        </w:rPr>
        <w:t>Pyngyll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Congham</w:t>
      </w:r>
      <w:proofErr w:type="spellEnd"/>
      <w:r>
        <w:rPr>
          <w:rFonts w:ascii="Times New Roman" w:hAnsi="Times New Roman" w:cs="Times New Roman"/>
        </w:rPr>
        <w:t>(q.v.).</w:t>
      </w:r>
    </w:p>
    <w:p w14:paraId="20D9942A" w14:textId="77777777" w:rsidR="005F6407" w:rsidRDefault="005F6407" w:rsidP="005F64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615CC19" w14:textId="77777777" w:rsidR="005F6407" w:rsidRDefault="005F6407" w:rsidP="005F6407">
      <w:pPr>
        <w:rPr>
          <w:rFonts w:ascii="Times New Roman" w:hAnsi="Times New Roman" w:cs="Times New Roman"/>
        </w:rPr>
      </w:pPr>
    </w:p>
    <w:p w14:paraId="1D43C7CE" w14:textId="77777777" w:rsidR="005F6407" w:rsidRDefault="005F6407" w:rsidP="005F6407">
      <w:pPr>
        <w:rPr>
          <w:rFonts w:ascii="Times New Roman" w:hAnsi="Times New Roman" w:cs="Times New Roman"/>
        </w:rPr>
      </w:pPr>
    </w:p>
    <w:p w14:paraId="4C54F2D1" w14:textId="77777777" w:rsidR="005F6407" w:rsidRDefault="005F6407" w:rsidP="005F64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2019</w:t>
      </w:r>
    </w:p>
    <w:p w14:paraId="2CC7023A" w14:textId="77777777" w:rsidR="006B2F86" w:rsidRPr="00E71FC3" w:rsidRDefault="005F64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1F8F2" w14:textId="77777777" w:rsidR="005F6407" w:rsidRDefault="005F6407" w:rsidP="00E71FC3">
      <w:r>
        <w:separator/>
      </w:r>
    </w:p>
  </w:endnote>
  <w:endnote w:type="continuationSeparator" w:id="0">
    <w:p w14:paraId="50BDD220" w14:textId="77777777" w:rsidR="005F6407" w:rsidRDefault="005F64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FAF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D2570" w14:textId="77777777" w:rsidR="005F6407" w:rsidRDefault="005F6407" w:rsidP="00E71FC3">
      <w:r>
        <w:separator/>
      </w:r>
    </w:p>
  </w:footnote>
  <w:footnote w:type="continuationSeparator" w:id="0">
    <w:p w14:paraId="4610F2BD" w14:textId="77777777" w:rsidR="005F6407" w:rsidRDefault="005F64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407"/>
    <w:rsid w:val="001A7C09"/>
    <w:rsid w:val="00577BD5"/>
    <w:rsid w:val="005F640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3FAC4"/>
  <w15:chartTrackingRefBased/>
  <w15:docId w15:val="{B0C88AF9-EBDD-47AB-A6C6-B7E13579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64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2019-01-18T21:55:00Z</dcterms:created>
  <dcterms:modified xsi:type="dcterms:W3CDTF">2019-01-18T21:57:00Z</dcterms:modified>
</cp:coreProperties>
</file>